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8E759" w14:textId="77777777" w:rsidR="007C7E28" w:rsidRDefault="007C7E28" w:rsidP="007C7E28">
      <w:pPr>
        <w:pStyle w:val="NoSpacing"/>
      </w:pPr>
      <w:r w:rsidRPr="007C7E28">
        <w:rPr>
          <w:u w:val="single"/>
        </w:rPr>
        <w:t>Thomas DARELL</w:t>
      </w:r>
      <w:r>
        <w:t xml:space="preserve">    </w:t>
      </w:r>
      <w:proofErr w:type="gramStart"/>
      <w:r>
        <w:t xml:space="preserve">   (</w:t>
      </w:r>
      <w:proofErr w:type="gramEnd"/>
      <w:r>
        <w:t>fl.1496)</w:t>
      </w:r>
    </w:p>
    <w:p w14:paraId="55802283" w14:textId="77777777" w:rsidR="007C7E28" w:rsidRDefault="007C7E28" w:rsidP="007C7E28">
      <w:pPr>
        <w:pStyle w:val="NoSpacing"/>
      </w:pPr>
    </w:p>
    <w:p w14:paraId="2FB8EBFC" w14:textId="77777777" w:rsidR="007C7E28" w:rsidRDefault="007C7E28" w:rsidP="007C7E28">
      <w:pPr>
        <w:pStyle w:val="NoSpacing"/>
      </w:pPr>
    </w:p>
    <w:p w14:paraId="6441E7B4" w14:textId="77777777" w:rsidR="007C7E28" w:rsidRDefault="007C7E28" w:rsidP="007C7E28">
      <w:pPr>
        <w:pStyle w:val="NoSpacing"/>
      </w:pPr>
      <w:r>
        <w:t>23 Dec.1496</w:t>
      </w:r>
      <w:r>
        <w:tab/>
        <w:t xml:space="preserve">He presented Richard Croft(q.v.) to the chantry of </w:t>
      </w:r>
      <w:proofErr w:type="spellStart"/>
      <w:proofErr w:type="gramStart"/>
      <w:r>
        <w:t>St.Giles</w:t>
      </w:r>
      <w:proofErr w:type="spellEnd"/>
      <w:proofErr w:type="gramEnd"/>
      <w:r>
        <w:t xml:space="preserve"> in </w:t>
      </w:r>
      <w:proofErr w:type="spellStart"/>
      <w:r>
        <w:t>Elvedmer</w:t>
      </w:r>
      <w:proofErr w:type="spellEnd"/>
    </w:p>
    <w:p w14:paraId="4F62D754" w14:textId="77777777" w:rsidR="007C7E28" w:rsidRDefault="007C7E28" w:rsidP="007C7E28">
      <w:pPr>
        <w:pStyle w:val="NoSpacing"/>
      </w:pPr>
      <w:r>
        <w:tab/>
      </w:r>
      <w:r>
        <w:tab/>
        <w:t>Chapel.</w:t>
      </w:r>
    </w:p>
    <w:p w14:paraId="1DEBA3C9" w14:textId="77777777" w:rsidR="007C7E28" w:rsidRDefault="007C7E28" w:rsidP="007C7E28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1</w:t>
      </w:r>
      <w:r w:rsidRPr="00771D70">
        <w:t>)</w:t>
      </w:r>
    </w:p>
    <w:p w14:paraId="73F70991" w14:textId="77777777" w:rsidR="007C7E28" w:rsidRDefault="007C7E28" w:rsidP="007C7E28">
      <w:pPr>
        <w:pStyle w:val="NoSpacing"/>
      </w:pPr>
    </w:p>
    <w:p w14:paraId="6736FEAD" w14:textId="77777777" w:rsidR="007C7E28" w:rsidRDefault="007C7E28" w:rsidP="007C7E28">
      <w:pPr>
        <w:pStyle w:val="NoSpacing"/>
      </w:pPr>
    </w:p>
    <w:p w14:paraId="43D52E8E" w14:textId="77777777" w:rsidR="007C7E28" w:rsidRDefault="007C7E28" w:rsidP="007C7E28">
      <w:pPr>
        <w:pStyle w:val="NoSpacing"/>
      </w:pPr>
      <w:r>
        <w:t>19 November 2022</w:t>
      </w:r>
    </w:p>
    <w:p w14:paraId="1D514A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9AF37" w14:textId="77777777" w:rsidR="007C7E28" w:rsidRDefault="007C7E28" w:rsidP="009139A6">
      <w:r>
        <w:separator/>
      </w:r>
    </w:p>
  </w:endnote>
  <w:endnote w:type="continuationSeparator" w:id="0">
    <w:p w14:paraId="1BFDC8A8" w14:textId="77777777" w:rsidR="007C7E28" w:rsidRDefault="007C7E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B6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07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F2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34E4" w14:textId="77777777" w:rsidR="007C7E28" w:rsidRDefault="007C7E28" w:rsidP="009139A6">
      <w:r>
        <w:separator/>
      </w:r>
    </w:p>
  </w:footnote>
  <w:footnote w:type="continuationSeparator" w:id="0">
    <w:p w14:paraId="43EBF0CC" w14:textId="77777777" w:rsidR="007C7E28" w:rsidRDefault="007C7E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B29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F8A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85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E28"/>
    <w:rsid w:val="000666E0"/>
    <w:rsid w:val="002510B7"/>
    <w:rsid w:val="005C130B"/>
    <w:rsid w:val="007C7E2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D820D"/>
  <w15:chartTrackingRefBased/>
  <w15:docId w15:val="{B42AAC64-D339-4E29-AF6E-5C71612E0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2023-02-19T19:46:00Z</dcterms:created>
  <dcterms:modified xsi:type="dcterms:W3CDTF">2023-02-19T19:46:00Z</dcterms:modified>
</cp:coreProperties>
</file>